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proofErr w:type="spellStart"/>
      <w:r w:rsidR="00956DC8">
        <w:rPr>
          <w:rFonts w:eastAsia="Arial"/>
          <w:b/>
          <w:kern w:val="3"/>
          <w:sz w:val="24"/>
          <w:szCs w:val="24"/>
          <w:lang w:eastAsia="zh-CN"/>
        </w:rPr>
        <w:t>Сююмбике</w:t>
      </w:r>
      <w:proofErr w:type="spellEnd"/>
      <w:r w:rsidR="00956DC8">
        <w:rPr>
          <w:rFonts w:eastAsia="Arial"/>
          <w:b/>
          <w:kern w:val="3"/>
          <w:sz w:val="24"/>
          <w:szCs w:val="24"/>
          <w:lang w:eastAsia="zh-CN"/>
        </w:rPr>
        <w:t>, д.</w:t>
      </w:r>
      <w:r w:rsidR="006510A8">
        <w:rPr>
          <w:rFonts w:eastAsia="Arial"/>
          <w:b/>
          <w:kern w:val="3"/>
          <w:sz w:val="24"/>
          <w:szCs w:val="24"/>
          <w:lang w:eastAsia="zh-CN"/>
        </w:rPr>
        <w:t>23/40</w:t>
      </w:r>
      <w:bookmarkStart w:id="0" w:name="_GoBack"/>
      <w:bookmarkEnd w:id="0"/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510A8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6510A8">
        <w:rPr>
          <w:b/>
          <w:color w:val="000000"/>
          <w:kern w:val="3"/>
          <w:sz w:val="24"/>
          <w:szCs w:val="24"/>
          <w:lang w:eastAsia="zh-CN" w:bidi="hi-IN"/>
        </w:rPr>
        <w:t>14 0</w:t>
      </w:r>
      <w:r w:rsidR="006510A8">
        <w:rPr>
          <w:b/>
          <w:color w:val="000000"/>
          <w:kern w:val="3"/>
          <w:sz w:val="24"/>
          <w:szCs w:val="24"/>
          <w:lang w:eastAsia="zh-CN" w:bidi="hi-IN"/>
        </w:rPr>
        <w:t>00 000</w:t>
      </w:r>
      <w:r w:rsidR="006510A8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510A8">
        <w:rPr>
          <w:b/>
          <w:bCs/>
          <w:color w:val="000000"/>
          <w:kern w:val="3"/>
          <w:sz w:val="24"/>
          <w:szCs w:val="24"/>
          <w:lang w:eastAsia="zh-CN" w:bidi="hi-IN"/>
        </w:rPr>
        <w:t>420 000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510A8">
        <w:rPr>
          <w:b/>
          <w:bCs/>
          <w:color w:val="000000"/>
          <w:kern w:val="3"/>
          <w:sz w:val="24"/>
          <w:szCs w:val="24"/>
          <w:lang w:eastAsia="zh-CN" w:bidi="hi-IN"/>
        </w:rPr>
        <w:t>210 000</w:t>
      </w:r>
      <w:r w:rsidR="004236E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1192"/>
    <w:rsid w:val="000635B9"/>
    <w:rsid w:val="000658C0"/>
    <w:rsid w:val="000673E0"/>
    <w:rsid w:val="00070A2E"/>
    <w:rsid w:val="000A7DDE"/>
    <w:rsid w:val="000B7193"/>
    <w:rsid w:val="000B7F3B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565A8"/>
    <w:rsid w:val="00164040"/>
    <w:rsid w:val="0018302A"/>
    <w:rsid w:val="00186FEC"/>
    <w:rsid w:val="00193AB2"/>
    <w:rsid w:val="0019488C"/>
    <w:rsid w:val="001A077D"/>
    <w:rsid w:val="001A0BBF"/>
    <w:rsid w:val="001B00C2"/>
    <w:rsid w:val="001B117B"/>
    <w:rsid w:val="001B18BA"/>
    <w:rsid w:val="001C1506"/>
    <w:rsid w:val="001C6B2D"/>
    <w:rsid w:val="001D15B5"/>
    <w:rsid w:val="001E3717"/>
    <w:rsid w:val="00204258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36E7"/>
    <w:rsid w:val="00424407"/>
    <w:rsid w:val="00433E75"/>
    <w:rsid w:val="00436F0F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B23D6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510A8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81D1C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6DC8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1DC2"/>
    <w:rsid w:val="00AC65E4"/>
    <w:rsid w:val="00AD1A85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93CFC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03E4"/>
    <w:rsid w:val="00F44F32"/>
    <w:rsid w:val="00F4520A"/>
    <w:rsid w:val="00F54084"/>
    <w:rsid w:val="00F542E4"/>
    <w:rsid w:val="00F556C7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12B2A-C032-474B-9F1C-AF25D44D8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2024-07-01T07:49:00Z</dcterms:created>
  <dcterms:modified xsi:type="dcterms:W3CDTF">2024-07-01T07:49:00Z</dcterms:modified>
</cp:coreProperties>
</file>